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E7E0B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PORTHIA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41618A8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2EBCA266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AEF3D5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CCDE82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158120E8" w14:textId="77777777" w:rsidR="00893206" w:rsidRDefault="00893206" w:rsidP="0089320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5D82B8A" w14:textId="77777777" w:rsidR="00893206" w:rsidRDefault="00893206" w:rsidP="0089320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10B1D02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64A154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8DF7EC" w14:textId="77777777" w:rsidR="00893206" w:rsidRDefault="00893206" w:rsidP="0089320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January 2023</w:t>
      </w:r>
    </w:p>
    <w:p w14:paraId="7758B5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A5BE5" w14:textId="77777777" w:rsidR="00893206" w:rsidRDefault="00893206" w:rsidP="009139A6">
      <w:r>
        <w:separator/>
      </w:r>
    </w:p>
  </w:endnote>
  <w:endnote w:type="continuationSeparator" w:id="0">
    <w:p w14:paraId="767D4207" w14:textId="77777777" w:rsidR="00893206" w:rsidRDefault="008932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49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CA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3A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EDE20" w14:textId="77777777" w:rsidR="00893206" w:rsidRDefault="00893206" w:rsidP="009139A6">
      <w:r>
        <w:separator/>
      </w:r>
    </w:p>
  </w:footnote>
  <w:footnote w:type="continuationSeparator" w:id="0">
    <w:p w14:paraId="57C670C4" w14:textId="77777777" w:rsidR="00893206" w:rsidRDefault="008932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59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7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379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06"/>
    <w:rsid w:val="000666E0"/>
    <w:rsid w:val="002510B7"/>
    <w:rsid w:val="005C130B"/>
    <w:rsid w:val="00826F5C"/>
    <w:rsid w:val="0089320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A6979"/>
  <w15:chartTrackingRefBased/>
  <w15:docId w15:val="{F6C97EDA-0671-4EBA-A060-83D4EB84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2023-02-19T19:37:00Z</dcterms:created>
  <dcterms:modified xsi:type="dcterms:W3CDTF">2023-02-19T19:38:00Z</dcterms:modified>
</cp:coreProperties>
</file>